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C396FD" w14:textId="77777777" w:rsidR="00A35B8E" w:rsidRDefault="00A35B8E" w:rsidP="00A35B8E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HENACH</w:t>
      </w:r>
      <w:r>
        <w:rPr>
          <w:rFonts w:ascii="Times New Roman" w:hAnsi="Times New Roman" w:cs="Times New Roman"/>
          <w:sz w:val="24"/>
          <w:szCs w:val="24"/>
        </w:rPr>
        <w:t xml:space="preserve">         (fl.1410)</w:t>
      </w:r>
    </w:p>
    <w:p w14:paraId="7384171D" w14:textId="77777777" w:rsidR="00A35B8E" w:rsidRDefault="00A35B8E" w:rsidP="00A35B8E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2D779E02" w14:textId="77777777" w:rsidR="00A35B8E" w:rsidRDefault="00A35B8E" w:rsidP="00A35B8E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60F590E9" w14:textId="77777777" w:rsidR="00A35B8E" w:rsidRDefault="00A35B8E" w:rsidP="00A35B8E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Feb.1410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Thomas Parker(q.v.) were commissioned to collect in person in the port of Boston and adjacent ports and places the subsidy granted to the King at the </w:t>
      </w:r>
    </w:p>
    <w:p w14:paraId="47C520D9" w14:textId="77777777" w:rsidR="00A35B8E" w:rsidRDefault="00A35B8E" w:rsidP="00A35B8E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last Parliament.    (C.F.R. 1405-13 p.162)</w:t>
      </w:r>
    </w:p>
    <w:p w14:paraId="44DF56E1" w14:textId="77777777" w:rsidR="00F13DE0" w:rsidRDefault="00F13DE0" w:rsidP="00F13DE0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Feb.1410</w:t>
      </w:r>
      <w:r>
        <w:rPr>
          <w:rFonts w:ascii="Times New Roman" w:hAnsi="Times New Roman" w:cs="Times New Roman"/>
          <w:sz w:val="24"/>
          <w:szCs w:val="24"/>
        </w:rPr>
        <w:tab/>
        <w:t>He and Thomas Parker(q.v.) were commissioned to collect in person in the</w:t>
      </w:r>
    </w:p>
    <w:p w14:paraId="4714CC35" w14:textId="77777777" w:rsidR="00F13DE0" w:rsidRDefault="00F13DE0" w:rsidP="00F13DE0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port of Boston and all adjacent ports and places the customs granted to the King.    (C.F.R. 1405-13 p.163)</w:t>
      </w:r>
    </w:p>
    <w:p w14:paraId="2AA98851" w14:textId="77777777" w:rsidR="00F13DE0" w:rsidRDefault="00F13DE0" w:rsidP="00F13DE0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7089F561" w14:textId="77777777" w:rsidR="00A35B8E" w:rsidRDefault="00A35B8E" w:rsidP="00A35B8E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77976E31" w14:textId="77777777" w:rsidR="00A35B8E" w:rsidRDefault="00A35B8E" w:rsidP="00A35B8E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076B33A2" w14:textId="77777777" w:rsidR="00A35B8E" w:rsidRDefault="00A35B8E" w:rsidP="00A35B8E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February 2022</w:t>
      </w:r>
    </w:p>
    <w:p w14:paraId="7A1076EB" w14:textId="78633A4D" w:rsidR="00F13DE0" w:rsidRDefault="00F13DE0" w:rsidP="00A35B8E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May 2024</w:t>
      </w:r>
    </w:p>
    <w:p w14:paraId="0A982C7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32212C" w14:textId="77777777" w:rsidR="006F20E9" w:rsidRDefault="006F20E9" w:rsidP="009139A6">
      <w:r>
        <w:separator/>
      </w:r>
    </w:p>
  </w:endnote>
  <w:endnote w:type="continuationSeparator" w:id="0">
    <w:p w14:paraId="10EECCFB" w14:textId="77777777" w:rsidR="006F20E9" w:rsidRDefault="006F20E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1A87C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C85C9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15270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B98A14" w14:textId="77777777" w:rsidR="006F20E9" w:rsidRDefault="006F20E9" w:rsidP="009139A6">
      <w:r>
        <w:separator/>
      </w:r>
    </w:p>
  </w:footnote>
  <w:footnote w:type="continuationSeparator" w:id="0">
    <w:p w14:paraId="31281D09" w14:textId="77777777" w:rsidR="006F20E9" w:rsidRDefault="006F20E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43958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913ED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090F3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5B8E"/>
    <w:rsid w:val="000666E0"/>
    <w:rsid w:val="002510B7"/>
    <w:rsid w:val="005C130B"/>
    <w:rsid w:val="006F20E9"/>
    <w:rsid w:val="00826F5C"/>
    <w:rsid w:val="009139A6"/>
    <w:rsid w:val="009448BB"/>
    <w:rsid w:val="00947624"/>
    <w:rsid w:val="00A3176C"/>
    <w:rsid w:val="00A35B8E"/>
    <w:rsid w:val="00AE65F8"/>
    <w:rsid w:val="00BA00AB"/>
    <w:rsid w:val="00CB4ED9"/>
    <w:rsid w:val="00EB3209"/>
    <w:rsid w:val="00F13DE0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1B0954"/>
  <w15:chartTrackingRefBased/>
  <w15:docId w15:val="{8A9C1318-48E0-446A-B491-6E3AE78C8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5B8E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71</Words>
  <Characters>407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2023-09-05T19:59:00Z</dcterms:created>
  <dcterms:modified xsi:type="dcterms:W3CDTF">2024-05-07T06:39:00Z</dcterms:modified>
</cp:coreProperties>
</file>